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73597" w14:textId="77777777" w:rsidR="00212093" w:rsidRDefault="00212093" w:rsidP="00212093">
      <w:pPr>
        <w:pStyle w:val="NoSpacing"/>
        <w:jc w:val="right"/>
      </w:pPr>
      <w:r>
        <w:t>Name: __________________</w:t>
      </w:r>
    </w:p>
    <w:p w14:paraId="2CFFB9E6" w14:textId="77777777" w:rsidR="00212093" w:rsidRDefault="00212093" w:rsidP="00212093">
      <w:pPr>
        <w:pStyle w:val="NoSpacing"/>
        <w:jc w:val="right"/>
      </w:pPr>
      <w:r>
        <w:t>Period: __________________</w:t>
      </w:r>
    </w:p>
    <w:p w14:paraId="03EB5499" w14:textId="23B7691A" w:rsidR="005B549F" w:rsidRDefault="00187637" w:rsidP="00464C0D">
      <w:pPr>
        <w:pStyle w:val="Title"/>
      </w:pPr>
      <w:r>
        <w:t xml:space="preserve">Grain Drill Calibration </w:t>
      </w:r>
    </w:p>
    <w:p w14:paraId="6EFE8F75" w14:textId="77777777" w:rsidR="00DC59D2" w:rsidRDefault="00DC59D2" w:rsidP="00DC59D2"/>
    <w:p w14:paraId="69BA655F" w14:textId="77777777" w:rsidR="00187637" w:rsidRPr="00187637" w:rsidRDefault="00187637" w:rsidP="00187637">
      <w:pPr>
        <w:rPr>
          <w:lang w:bidi="en-US"/>
        </w:rPr>
      </w:pPr>
      <w:r w:rsidRPr="00187637">
        <w:rPr>
          <w:lang w:bidi="en-US"/>
        </w:rPr>
        <w:t xml:space="preserve">Grain drill require calibration to ensure that the seeding rate is correct.  Overseeding wastes seed and under seeding will reduce yield.   </w:t>
      </w:r>
    </w:p>
    <w:p w14:paraId="129809CD" w14:textId="2ECFE805" w:rsidR="00187637" w:rsidRPr="00DC59D2" w:rsidRDefault="00187637" w:rsidP="00187637">
      <w:pPr>
        <w:sectPr w:rsidR="00187637" w:rsidRPr="00DC59D2">
          <w:headerReference w:type="default" r:id="rId7"/>
          <w:footerReference w:type="default" r:id="rId8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187637">
        <w:rPr>
          <w:lang w:bidi="en-US"/>
        </w:rPr>
        <w:t>Make/Model of the grain drill: ________________________________</w:t>
      </w:r>
    </w:p>
    <w:p w14:paraId="77AC0328" w14:textId="11EE0E81" w:rsidR="00E75A06" w:rsidRDefault="00187637" w:rsidP="00464C0D">
      <w:pPr>
        <w:pStyle w:val="Heading1"/>
      </w:pPr>
      <w:r>
        <w:t>Tools/Materials</w:t>
      </w:r>
      <w:r w:rsidR="00B87F5A">
        <w:t>:</w:t>
      </w:r>
    </w:p>
    <w:p w14:paraId="6C4E7228" w14:textId="77777777" w:rsidR="00187637" w:rsidRPr="00187637" w:rsidRDefault="00187637" w:rsidP="00187637">
      <w:pPr>
        <w:pStyle w:val="NoSpacing"/>
        <w:rPr>
          <w:lang w:bidi="en-US"/>
        </w:rPr>
      </w:pPr>
      <w:r w:rsidRPr="00187637">
        <w:rPr>
          <w:lang w:bidi="en-US"/>
        </w:rPr>
        <w:t>Drill Manual</w:t>
      </w:r>
    </w:p>
    <w:p w14:paraId="187E46DE" w14:textId="77777777" w:rsidR="00187637" w:rsidRPr="00187637" w:rsidRDefault="00187637" w:rsidP="00187637">
      <w:pPr>
        <w:pStyle w:val="NoSpacing"/>
        <w:rPr>
          <w:lang w:bidi="en-US"/>
        </w:rPr>
      </w:pPr>
      <w:r w:rsidRPr="00187637">
        <w:rPr>
          <w:lang w:bidi="en-US"/>
        </w:rPr>
        <w:t>Scale</w:t>
      </w:r>
    </w:p>
    <w:p w14:paraId="3F718080" w14:textId="77777777" w:rsidR="00187637" w:rsidRPr="00187637" w:rsidRDefault="00187637" w:rsidP="00187637">
      <w:pPr>
        <w:pStyle w:val="NoSpacing"/>
        <w:rPr>
          <w:lang w:bidi="en-US"/>
        </w:rPr>
      </w:pPr>
      <w:r w:rsidRPr="00187637">
        <w:rPr>
          <w:lang w:bidi="en-US"/>
        </w:rPr>
        <w:t>Floor Jack and Jack Stands</w:t>
      </w:r>
    </w:p>
    <w:p w14:paraId="005B7DC7" w14:textId="77777777" w:rsidR="00187637" w:rsidRPr="00187637" w:rsidRDefault="00187637" w:rsidP="00187637">
      <w:pPr>
        <w:pStyle w:val="NoSpacing"/>
        <w:rPr>
          <w:lang w:bidi="en-US"/>
        </w:rPr>
      </w:pPr>
      <w:r w:rsidRPr="00187637">
        <w:rPr>
          <w:lang w:bidi="en-US"/>
        </w:rPr>
        <w:t xml:space="preserve">Chalk </w:t>
      </w:r>
    </w:p>
    <w:p w14:paraId="50F4F583" w14:textId="77777777" w:rsidR="00187637" w:rsidRPr="00187637" w:rsidRDefault="00187637" w:rsidP="00187637">
      <w:pPr>
        <w:pStyle w:val="NoSpacing"/>
        <w:rPr>
          <w:lang w:bidi="en-US"/>
        </w:rPr>
      </w:pPr>
      <w:r w:rsidRPr="00187637">
        <w:rPr>
          <w:lang w:bidi="en-US"/>
        </w:rPr>
        <w:t>Tarp (or baggies and rubber bands)</w:t>
      </w:r>
    </w:p>
    <w:p w14:paraId="58D74682" w14:textId="77777777" w:rsidR="00187637" w:rsidRDefault="00187637" w:rsidP="00187637">
      <w:pPr>
        <w:pStyle w:val="NoSpacing"/>
        <w:rPr>
          <w:lang w:bidi="en-US"/>
        </w:rPr>
      </w:pPr>
    </w:p>
    <w:p w14:paraId="4D8CC2D7" w14:textId="77777777" w:rsidR="00187637" w:rsidRDefault="00187637" w:rsidP="00187637">
      <w:pPr>
        <w:pStyle w:val="NoSpacing"/>
        <w:rPr>
          <w:lang w:bidi="en-US"/>
        </w:rPr>
      </w:pPr>
    </w:p>
    <w:p w14:paraId="66BFC632" w14:textId="77777777" w:rsidR="00187637" w:rsidRDefault="00187637" w:rsidP="00187637">
      <w:pPr>
        <w:pStyle w:val="NoSpacing"/>
        <w:rPr>
          <w:lang w:bidi="en-US"/>
        </w:rPr>
      </w:pPr>
    </w:p>
    <w:p w14:paraId="607B8199" w14:textId="6E059205" w:rsidR="00187637" w:rsidRPr="00187637" w:rsidRDefault="00187637" w:rsidP="00187637">
      <w:pPr>
        <w:pStyle w:val="NoSpacing"/>
        <w:rPr>
          <w:lang w:bidi="en-US"/>
        </w:rPr>
      </w:pPr>
      <w:r w:rsidRPr="00187637">
        <w:rPr>
          <w:lang w:bidi="en-US"/>
        </w:rPr>
        <w:t>Shopping bag</w:t>
      </w:r>
    </w:p>
    <w:p w14:paraId="7D27BF18" w14:textId="77777777" w:rsidR="00187637" w:rsidRPr="00187637" w:rsidRDefault="00187637" w:rsidP="00187637">
      <w:pPr>
        <w:pStyle w:val="NoSpacing"/>
        <w:rPr>
          <w:lang w:bidi="en-US"/>
        </w:rPr>
      </w:pPr>
      <w:r w:rsidRPr="00187637">
        <w:rPr>
          <w:lang w:bidi="en-US"/>
        </w:rPr>
        <w:t>Fiberglass Tape</w:t>
      </w:r>
    </w:p>
    <w:p w14:paraId="78DAE6DD" w14:textId="77777777" w:rsidR="00187637" w:rsidRPr="00187637" w:rsidRDefault="00187637" w:rsidP="00187637">
      <w:pPr>
        <w:pStyle w:val="NoSpacing"/>
        <w:rPr>
          <w:lang w:bidi="en-US"/>
        </w:rPr>
      </w:pPr>
      <w:r w:rsidRPr="00187637">
        <w:rPr>
          <w:lang w:bidi="en-US"/>
        </w:rPr>
        <w:t>Grain</w:t>
      </w:r>
    </w:p>
    <w:p w14:paraId="172D740E" w14:textId="77777777" w:rsidR="00B87F5A" w:rsidRDefault="00B87F5A" w:rsidP="00726CDC">
      <w:pPr>
        <w:pStyle w:val="NoSpacing"/>
      </w:pPr>
    </w:p>
    <w:p w14:paraId="46C2D0B0" w14:textId="77777777" w:rsidR="00B87F5A" w:rsidRDefault="00B87F5A" w:rsidP="00726CDC">
      <w:pPr>
        <w:pStyle w:val="NoSpacing"/>
      </w:pPr>
    </w:p>
    <w:p w14:paraId="09EEB571" w14:textId="1F517DC7" w:rsidR="00E75A06" w:rsidRDefault="00E75A06" w:rsidP="00B87F5A">
      <w:pPr>
        <w:pStyle w:val="NoSpacing"/>
      </w:pPr>
    </w:p>
    <w:p w14:paraId="6DBCCB9F" w14:textId="77777777" w:rsidR="00DC59D2" w:rsidRDefault="00DC59D2" w:rsidP="00464C0D">
      <w:pPr>
        <w:pStyle w:val="Heading1"/>
        <w:sectPr w:rsidR="00DC59D2" w:rsidSect="00DC59D2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3166BAA9" w14:textId="3F8390E6" w:rsidR="00E75A06" w:rsidRDefault="00C92568" w:rsidP="00464C0D">
      <w:pPr>
        <w:pStyle w:val="Heading1"/>
      </w:pPr>
      <w:r>
        <w:t>Procedure</w:t>
      </w:r>
      <w:r w:rsidR="00E75A06">
        <w:t>:</w:t>
      </w:r>
    </w:p>
    <w:p w14:paraId="587AE3DC" w14:textId="77777777" w:rsidR="00187637" w:rsidRPr="00187637" w:rsidRDefault="00187637" w:rsidP="00187637">
      <w:pPr>
        <w:pStyle w:val="Directions"/>
        <w:rPr>
          <w:rFonts w:asciiTheme="minorHAnsi" w:hAnsiTheme="minorHAnsi" w:cstheme="minorHAnsi"/>
        </w:rPr>
      </w:pPr>
      <w:r w:rsidRPr="00187637">
        <w:rPr>
          <w:rFonts w:asciiTheme="minorHAnsi" w:hAnsiTheme="minorHAnsi" w:cstheme="minorHAnsi"/>
        </w:rPr>
        <w:t xml:space="preserve">Using drill manual set the drill to the desired rate in pounds/acre for the type of seed (ex. wheat).   </w:t>
      </w:r>
    </w:p>
    <w:p w14:paraId="7D845B0A" w14:textId="77777777" w:rsidR="00187637" w:rsidRPr="00187637" w:rsidRDefault="00187637" w:rsidP="00187637">
      <w:pPr>
        <w:pStyle w:val="Directions"/>
        <w:rPr>
          <w:rFonts w:asciiTheme="minorHAnsi" w:hAnsiTheme="minorHAnsi" w:cstheme="minorHAnsi"/>
        </w:rPr>
      </w:pPr>
      <w:r w:rsidRPr="00187637">
        <w:rPr>
          <w:rFonts w:asciiTheme="minorHAnsi" w:hAnsiTheme="minorHAnsi" w:cstheme="minorHAnsi"/>
        </w:rPr>
        <w:t>Fill the drill hoppers with several inches of seed.</w:t>
      </w:r>
    </w:p>
    <w:p w14:paraId="59A592F4" w14:textId="77777777" w:rsidR="00187637" w:rsidRPr="00187637" w:rsidRDefault="00187637" w:rsidP="00187637">
      <w:pPr>
        <w:pStyle w:val="Directions"/>
        <w:rPr>
          <w:rFonts w:asciiTheme="minorHAnsi" w:hAnsiTheme="minorHAnsi" w:cstheme="minorHAnsi"/>
        </w:rPr>
      </w:pPr>
      <w:r w:rsidRPr="00187637">
        <w:rPr>
          <w:rFonts w:asciiTheme="minorHAnsi" w:hAnsiTheme="minorHAnsi" w:cstheme="minorHAnsi"/>
        </w:rPr>
        <w:t>Calculate the width of the drill by multiplying the number of openers x the opener spacing.</w:t>
      </w:r>
    </w:p>
    <w:p w14:paraId="40039274" w14:textId="77777777" w:rsidR="00187637" w:rsidRPr="00187637" w:rsidRDefault="00187637" w:rsidP="00187637">
      <w:pPr>
        <w:pStyle w:val="Directions"/>
        <w:rPr>
          <w:rFonts w:asciiTheme="minorHAnsi" w:hAnsiTheme="minorHAnsi" w:cstheme="minorHAnsi"/>
        </w:rPr>
      </w:pPr>
      <w:r w:rsidRPr="00187637">
        <w:rPr>
          <w:rFonts w:asciiTheme="minorHAnsi" w:hAnsiTheme="minorHAnsi" w:cstheme="minorHAnsi"/>
        </w:rPr>
        <w:t xml:space="preserve">Capture the seed for a fixed distance.  Use a minimum of 100 feet, 200 feet is better. </w:t>
      </w:r>
    </w:p>
    <w:p w14:paraId="641630A0" w14:textId="77777777" w:rsidR="00187637" w:rsidRPr="00187637" w:rsidRDefault="00187637" w:rsidP="00187637">
      <w:pPr>
        <w:pStyle w:val="Directions"/>
        <w:rPr>
          <w:rFonts w:asciiTheme="minorHAnsi" w:hAnsiTheme="minorHAnsi" w:cstheme="minorHAnsi"/>
        </w:rPr>
      </w:pPr>
      <w:r w:rsidRPr="00187637">
        <w:rPr>
          <w:rFonts w:asciiTheme="minorHAnsi" w:hAnsiTheme="minorHAnsi" w:cstheme="minorHAnsi"/>
        </w:rPr>
        <w:t>Calculate the area covered in acres.</w:t>
      </w:r>
    </w:p>
    <w:p w14:paraId="425444B7" w14:textId="77777777" w:rsidR="00187637" w:rsidRPr="00187637" w:rsidRDefault="00187637" w:rsidP="00187637">
      <w:pPr>
        <w:pStyle w:val="Directions"/>
        <w:rPr>
          <w:rFonts w:asciiTheme="minorHAnsi" w:hAnsiTheme="minorHAnsi" w:cstheme="minorHAnsi"/>
        </w:rPr>
      </w:pPr>
      <w:r w:rsidRPr="00187637">
        <w:rPr>
          <w:rFonts w:asciiTheme="minorHAnsi" w:hAnsiTheme="minorHAnsi" w:cstheme="minorHAnsi"/>
        </w:rPr>
        <w:t>Weigh the captured seed (lbs.) and divide by the area (in acres).</w:t>
      </w:r>
    </w:p>
    <w:p w14:paraId="35DCEB1C" w14:textId="77777777" w:rsidR="00187637" w:rsidRPr="00187637" w:rsidRDefault="00187637" w:rsidP="00187637">
      <w:pPr>
        <w:pStyle w:val="Directions"/>
        <w:rPr>
          <w:rFonts w:asciiTheme="minorHAnsi" w:hAnsiTheme="minorHAnsi" w:cstheme="minorHAnsi"/>
        </w:rPr>
      </w:pPr>
      <w:r w:rsidRPr="00187637">
        <w:rPr>
          <w:rFonts w:asciiTheme="minorHAnsi" w:hAnsiTheme="minorHAnsi" w:cstheme="minorHAnsi"/>
        </w:rPr>
        <w:t xml:space="preserve">Adjust the drill (if needed) and repeat the check. </w:t>
      </w:r>
    </w:p>
    <w:p w14:paraId="77194918" w14:textId="55EB9E80" w:rsidR="00C04B4B" w:rsidRDefault="00C04B4B">
      <w:pPr>
        <w:rPr>
          <w:noProof/>
        </w:rPr>
      </w:pPr>
    </w:p>
    <w:p w14:paraId="3A1CFB20" w14:textId="51E059C2" w:rsidR="003D08B5" w:rsidRDefault="00187637" w:rsidP="00C61215">
      <w:pPr>
        <w:pStyle w:val="Heading1"/>
      </w:pPr>
      <w:r>
        <w:t>Formula:</w:t>
      </w:r>
    </w:p>
    <w:p w14:paraId="06D13E3B" w14:textId="77777777" w:rsidR="00187637" w:rsidRPr="00187637" w:rsidRDefault="00187637" w:rsidP="00187637">
      <w:pPr>
        <w:spacing w:after="0"/>
        <w:rPr>
          <w:lang w:bidi="en-US"/>
        </w:rPr>
      </w:pPr>
      <w:r w:rsidRPr="00187637">
        <w:rPr>
          <w:lang w:bidi="en-US"/>
        </w:rPr>
        <w:t>Acres = width (ft) x distance (feet) ÷ 43560 sq ft / acre</w:t>
      </w:r>
    </w:p>
    <w:p w14:paraId="244D15B5" w14:textId="77777777" w:rsidR="00187637" w:rsidRPr="00187637" w:rsidRDefault="00187637" w:rsidP="00187637">
      <w:pPr>
        <w:spacing w:after="0"/>
        <w:rPr>
          <w:lang w:bidi="en-US"/>
        </w:rPr>
      </w:pPr>
      <w:r w:rsidRPr="00187637">
        <w:rPr>
          <w:lang w:bidi="en-US"/>
        </w:rPr>
        <w:t>Pounds/Acre = pound of grain captured ÷ acres covered</w:t>
      </w:r>
    </w:p>
    <w:p w14:paraId="3C46840A" w14:textId="77777777" w:rsidR="00187637" w:rsidRPr="00187637" w:rsidRDefault="00187637" w:rsidP="00187637">
      <w:pPr>
        <w:spacing w:after="0"/>
        <w:rPr>
          <w:lang w:bidi="en-US"/>
        </w:rPr>
      </w:pPr>
      <w:r w:rsidRPr="00187637">
        <w:rPr>
          <w:lang w:bidi="en-US"/>
        </w:rPr>
        <w:t>Tire Circumference (feet) = Circumference (inches) ÷ 12</w:t>
      </w:r>
    </w:p>
    <w:p w14:paraId="79431A0F" w14:textId="22112AAF" w:rsidR="003C5ABE" w:rsidRDefault="00187637" w:rsidP="00187637">
      <w:pPr>
        <w:pStyle w:val="Heading1"/>
      </w:pPr>
      <w:r>
        <w:t>End Wheel Drill Procedure:</w:t>
      </w:r>
    </w:p>
    <w:p w14:paraId="33A3C5D3" w14:textId="77777777" w:rsidR="00187637" w:rsidRDefault="00187637" w:rsidP="00187637">
      <w:pPr>
        <w:pStyle w:val="Directions"/>
        <w:numPr>
          <w:ilvl w:val="0"/>
          <w:numId w:val="38"/>
        </w:numPr>
      </w:pPr>
      <w:r>
        <w:t xml:space="preserve">Jack up the end wheels and place jack stands under the drill so the wheels can be turned by hand.   DO NOT leave the drill resting on the jack. </w:t>
      </w:r>
    </w:p>
    <w:p w14:paraId="2CE8F317" w14:textId="77777777" w:rsidR="00187637" w:rsidRDefault="00187637" w:rsidP="00187637">
      <w:pPr>
        <w:pStyle w:val="Directions"/>
        <w:numPr>
          <w:ilvl w:val="0"/>
          <w:numId w:val="38"/>
        </w:numPr>
      </w:pPr>
      <w:r>
        <w:t xml:space="preserve">Using the manual set the drill to the desired setting.  </w:t>
      </w:r>
    </w:p>
    <w:p w14:paraId="7FC27F1C" w14:textId="77777777" w:rsidR="00187637" w:rsidRDefault="00187637" w:rsidP="00187637">
      <w:pPr>
        <w:pStyle w:val="Directions"/>
        <w:numPr>
          <w:ilvl w:val="0"/>
          <w:numId w:val="38"/>
        </w:numPr>
      </w:pPr>
      <w:r>
        <w:t xml:space="preserve">Use the tape to measure the circumference of the end wheel and calculate the distance the drill will travel in one revolution of the wheel in feet. </w:t>
      </w:r>
    </w:p>
    <w:p w14:paraId="6393597E" w14:textId="77777777" w:rsidR="00187637" w:rsidRDefault="00187637" w:rsidP="00187637">
      <w:pPr>
        <w:pStyle w:val="Directions"/>
        <w:numPr>
          <w:ilvl w:val="0"/>
          <w:numId w:val="38"/>
        </w:numPr>
      </w:pPr>
      <w:r>
        <w:t>Calculate the width of the drill (openers x spacing) in feet.</w:t>
      </w:r>
    </w:p>
    <w:p w14:paraId="26DD2E96" w14:textId="77777777" w:rsidR="00187637" w:rsidRDefault="00187637" w:rsidP="00187637">
      <w:pPr>
        <w:pStyle w:val="Directions"/>
        <w:numPr>
          <w:ilvl w:val="0"/>
          <w:numId w:val="38"/>
        </w:numPr>
      </w:pPr>
      <w:r>
        <w:t>Place a tarp under the drill to catch the seed.</w:t>
      </w:r>
    </w:p>
    <w:p w14:paraId="0E50F4FB" w14:textId="77777777" w:rsidR="00187637" w:rsidRDefault="00187637" w:rsidP="00187637">
      <w:pPr>
        <w:pStyle w:val="Directions"/>
        <w:numPr>
          <w:ilvl w:val="0"/>
          <w:numId w:val="38"/>
        </w:numPr>
      </w:pPr>
      <w:r>
        <w:t xml:space="preserve">Fill the hoppers with enough seed to cover the metering devices with several inches of seed. </w:t>
      </w:r>
    </w:p>
    <w:p w14:paraId="52D2F568" w14:textId="77777777" w:rsidR="00187637" w:rsidRDefault="00187637" w:rsidP="00187637">
      <w:pPr>
        <w:pStyle w:val="Directions"/>
        <w:numPr>
          <w:ilvl w:val="0"/>
          <w:numId w:val="38"/>
        </w:numPr>
      </w:pPr>
      <w:r>
        <w:t xml:space="preserve">Turn the end wheel 100 times.  Note most drills are divided with half of the drill be driven by one wheel.   You may choose to calibrate ½ of the drill at a time or rotate both wheels.  </w:t>
      </w:r>
      <w:r>
        <w:lastRenderedPageBreak/>
        <w:t xml:space="preserve">CAUTION:  Some drills will have a different number of openers on each side so the “width” will be different. </w:t>
      </w:r>
    </w:p>
    <w:p w14:paraId="021D87C7" w14:textId="77777777" w:rsidR="00187637" w:rsidRDefault="00187637" w:rsidP="00187637">
      <w:pPr>
        <w:pStyle w:val="Directions"/>
        <w:numPr>
          <w:ilvl w:val="0"/>
          <w:numId w:val="38"/>
        </w:numPr>
      </w:pPr>
      <w:r>
        <w:t>Pour the seed from the tarp into the shopping bag and weigh the seed.</w:t>
      </w:r>
    </w:p>
    <w:p w14:paraId="41EE8D79" w14:textId="77777777" w:rsidR="00187637" w:rsidRDefault="00187637" w:rsidP="00187637">
      <w:pPr>
        <w:pStyle w:val="Directions"/>
        <w:numPr>
          <w:ilvl w:val="0"/>
          <w:numId w:val="38"/>
        </w:numPr>
      </w:pPr>
      <w:r>
        <w:t>Complete the calculations below: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8"/>
        <w:gridCol w:w="1980"/>
      </w:tblGrid>
      <w:tr w:rsidR="00187637" w14:paraId="01A3A6D4" w14:textId="77777777" w:rsidTr="00EF7068">
        <w:tc>
          <w:tcPr>
            <w:tcW w:w="2688" w:type="dxa"/>
            <w:shd w:val="clear" w:color="auto" w:fill="auto"/>
          </w:tcPr>
          <w:p w14:paraId="77B62CEE" w14:textId="77777777" w:rsidR="00187637" w:rsidRDefault="00187637" w:rsidP="00EF7068">
            <w:pPr>
              <w:pStyle w:val="Directions"/>
              <w:numPr>
                <w:ilvl w:val="0"/>
                <w:numId w:val="0"/>
              </w:numPr>
            </w:pPr>
            <w:r>
              <w:t>Width (feet)</w:t>
            </w:r>
          </w:p>
        </w:tc>
        <w:tc>
          <w:tcPr>
            <w:tcW w:w="1980" w:type="dxa"/>
            <w:shd w:val="clear" w:color="auto" w:fill="auto"/>
          </w:tcPr>
          <w:p w14:paraId="22E68C5E" w14:textId="77777777" w:rsidR="00187637" w:rsidRDefault="00187637" w:rsidP="00EF7068">
            <w:pPr>
              <w:pStyle w:val="Directions"/>
              <w:numPr>
                <w:ilvl w:val="0"/>
                <w:numId w:val="0"/>
              </w:numPr>
            </w:pPr>
          </w:p>
        </w:tc>
      </w:tr>
      <w:tr w:rsidR="00187637" w14:paraId="6F698695" w14:textId="77777777" w:rsidTr="00EF7068">
        <w:tc>
          <w:tcPr>
            <w:tcW w:w="2688" w:type="dxa"/>
            <w:shd w:val="clear" w:color="auto" w:fill="auto"/>
          </w:tcPr>
          <w:p w14:paraId="7E43BAB9" w14:textId="77777777" w:rsidR="00187637" w:rsidRDefault="00187637" w:rsidP="00EF7068">
            <w:pPr>
              <w:pStyle w:val="Directions"/>
              <w:numPr>
                <w:ilvl w:val="0"/>
                <w:numId w:val="0"/>
              </w:numPr>
            </w:pPr>
            <w:r>
              <w:t>Tire Circumference (feet)</w:t>
            </w:r>
          </w:p>
        </w:tc>
        <w:tc>
          <w:tcPr>
            <w:tcW w:w="1980" w:type="dxa"/>
            <w:shd w:val="clear" w:color="auto" w:fill="auto"/>
          </w:tcPr>
          <w:p w14:paraId="075F55C1" w14:textId="77777777" w:rsidR="00187637" w:rsidRDefault="00187637" w:rsidP="00EF7068">
            <w:pPr>
              <w:pStyle w:val="Directions"/>
              <w:numPr>
                <w:ilvl w:val="0"/>
                <w:numId w:val="0"/>
              </w:numPr>
            </w:pPr>
          </w:p>
        </w:tc>
      </w:tr>
      <w:tr w:rsidR="00187637" w14:paraId="08068684" w14:textId="77777777" w:rsidTr="00EF7068">
        <w:tc>
          <w:tcPr>
            <w:tcW w:w="2688" w:type="dxa"/>
            <w:shd w:val="clear" w:color="auto" w:fill="auto"/>
          </w:tcPr>
          <w:p w14:paraId="3E5CE82F" w14:textId="77777777" w:rsidR="00187637" w:rsidRDefault="00187637" w:rsidP="00EF7068">
            <w:pPr>
              <w:pStyle w:val="Directions"/>
              <w:numPr>
                <w:ilvl w:val="0"/>
                <w:numId w:val="0"/>
              </w:numPr>
            </w:pPr>
            <w:r>
              <w:t>Revolutions</w:t>
            </w:r>
          </w:p>
        </w:tc>
        <w:tc>
          <w:tcPr>
            <w:tcW w:w="1980" w:type="dxa"/>
            <w:shd w:val="clear" w:color="auto" w:fill="auto"/>
          </w:tcPr>
          <w:p w14:paraId="0D4415D7" w14:textId="77777777" w:rsidR="00187637" w:rsidRDefault="00187637" w:rsidP="00EF7068">
            <w:pPr>
              <w:pStyle w:val="Directions"/>
              <w:numPr>
                <w:ilvl w:val="0"/>
                <w:numId w:val="0"/>
              </w:numPr>
            </w:pPr>
          </w:p>
        </w:tc>
      </w:tr>
      <w:tr w:rsidR="00187637" w14:paraId="6BCC0215" w14:textId="77777777" w:rsidTr="00EF7068">
        <w:tc>
          <w:tcPr>
            <w:tcW w:w="2688" w:type="dxa"/>
            <w:shd w:val="clear" w:color="auto" w:fill="auto"/>
          </w:tcPr>
          <w:p w14:paraId="7D632C46" w14:textId="77777777" w:rsidR="00187637" w:rsidRDefault="00187637" w:rsidP="00EF7068">
            <w:pPr>
              <w:pStyle w:val="Directions"/>
              <w:numPr>
                <w:ilvl w:val="0"/>
                <w:numId w:val="0"/>
              </w:numPr>
            </w:pPr>
            <w:r>
              <w:t>Acres covered (calculate)</w:t>
            </w:r>
          </w:p>
        </w:tc>
        <w:tc>
          <w:tcPr>
            <w:tcW w:w="1980" w:type="dxa"/>
            <w:shd w:val="clear" w:color="auto" w:fill="auto"/>
          </w:tcPr>
          <w:p w14:paraId="60A66DB7" w14:textId="77777777" w:rsidR="00187637" w:rsidRDefault="00187637" w:rsidP="00EF7068">
            <w:pPr>
              <w:pStyle w:val="Directions"/>
              <w:numPr>
                <w:ilvl w:val="0"/>
                <w:numId w:val="0"/>
              </w:numPr>
            </w:pPr>
          </w:p>
        </w:tc>
      </w:tr>
      <w:tr w:rsidR="00187637" w14:paraId="1A8DC607" w14:textId="77777777" w:rsidTr="00EF7068">
        <w:tc>
          <w:tcPr>
            <w:tcW w:w="2688" w:type="dxa"/>
            <w:shd w:val="clear" w:color="auto" w:fill="auto"/>
          </w:tcPr>
          <w:p w14:paraId="0C78E275" w14:textId="77777777" w:rsidR="00187637" w:rsidRDefault="00187637" w:rsidP="00EF7068">
            <w:pPr>
              <w:pStyle w:val="Directions"/>
              <w:numPr>
                <w:ilvl w:val="0"/>
                <w:numId w:val="0"/>
              </w:numPr>
            </w:pPr>
            <w:r>
              <w:t>Grain captured (pounds)</w:t>
            </w:r>
          </w:p>
        </w:tc>
        <w:tc>
          <w:tcPr>
            <w:tcW w:w="1980" w:type="dxa"/>
            <w:shd w:val="clear" w:color="auto" w:fill="auto"/>
          </w:tcPr>
          <w:p w14:paraId="14945BAD" w14:textId="77777777" w:rsidR="00187637" w:rsidRDefault="00187637" w:rsidP="00EF7068">
            <w:pPr>
              <w:pStyle w:val="Directions"/>
              <w:numPr>
                <w:ilvl w:val="0"/>
                <w:numId w:val="0"/>
              </w:numPr>
            </w:pPr>
          </w:p>
        </w:tc>
      </w:tr>
      <w:tr w:rsidR="00187637" w14:paraId="58A66DA9" w14:textId="77777777" w:rsidTr="00EF7068">
        <w:tc>
          <w:tcPr>
            <w:tcW w:w="2688" w:type="dxa"/>
            <w:shd w:val="clear" w:color="auto" w:fill="auto"/>
          </w:tcPr>
          <w:p w14:paraId="4BF2CDA3" w14:textId="77777777" w:rsidR="00187637" w:rsidRDefault="00187637" w:rsidP="00EF7068">
            <w:pPr>
              <w:pStyle w:val="Directions"/>
              <w:numPr>
                <w:ilvl w:val="0"/>
                <w:numId w:val="0"/>
              </w:numPr>
            </w:pPr>
            <w:r>
              <w:t>Pounds Per Acre</w:t>
            </w:r>
          </w:p>
        </w:tc>
        <w:tc>
          <w:tcPr>
            <w:tcW w:w="1980" w:type="dxa"/>
            <w:shd w:val="clear" w:color="auto" w:fill="auto"/>
          </w:tcPr>
          <w:p w14:paraId="3CC7D0EA" w14:textId="77777777" w:rsidR="00187637" w:rsidRDefault="00187637" w:rsidP="00EF7068">
            <w:pPr>
              <w:pStyle w:val="Directions"/>
              <w:numPr>
                <w:ilvl w:val="0"/>
                <w:numId w:val="0"/>
              </w:numPr>
            </w:pPr>
          </w:p>
        </w:tc>
      </w:tr>
    </w:tbl>
    <w:p w14:paraId="03C9BF45" w14:textId="77777777" w:rsidR="00187637" w:rsidRDefault="00187637" w:rsidP="00187637">
      <w:pPr>
        <w:pStyle w:val="Directions"/>
        <w:numPr>
          <w:ilvl w:val="0"/>
          <w:numId w:val="38"/>
        </w:numPr>
      </w:pPr>
      <w:r>
        <w:t>Adjust the drill as needed.</w:t>
      </w:r>
    </w:p>
    <w:p w14:paraId="079F4D53" w14:textId="071D09E6" w:rsidR="00187637" w:rsidRDefault="00187637" w:rsidP="00187637">
      <w:pPr>
        <w:pStyle w:val="Heading1"/>
      </w:pPr>
      <w:r>
        <w:t>Drill Procedure (driving):</w:t>
      </w:r>
    </w:p>
    <w:p w14:paraId="234C96BF" w14:textId="77777777" w:rsidR="00187637" w:rsidRPr="00187637" w:rsidRDefault="00187637" w:rsidP="00187637">
      <w:pPr>
        <w:spacing w:after="200" w:line="276" w:lineRule="auto"/>
        <w:rPr>
          <w:rFonts w:ascii="Calibri" w:eastAsia="Times New Roman" w:hAnsi="Calibri" w:cs="Times New Roman"/>
          <w:lang w:bidi="en-US"/>
        </w:rPr>
      </w:pPr>
      <w:r w:rsidRPr="00187637">
        <w:rPr>
          <w:rFonts w:ascii="Calibri" w:eastAsia="Times New Roman" w:hAnsi="Calibri" w:cs="Times New Roman"/>
          <w:lang w:bidi="en-US"/>
        </w:rPr>
        <w:t xml:space="preserve">Some drills are difficult to operate in the shop.   This method can be used with all drills and involves capturing the seed as the drill is driven in the field. </w:t>
      </w:r>
    </w:p>
    <w:p w14:paraId="4C3FF13B" w14:textId="77777777" w:rsidR="00187637" w:rsidRPr="00187637" w:rsidRDefault="00187637" w:rsidP="00187637">
      <w:pPr>
        <w:numPr>
          <w:ilvl w:val="0"/>
          <w:numId w:val="39"/>
        </w:numPr>
        <w:spacing w:after="0" w:line="240" w:lineRule="auto"/>
        <w:rPr>
          <w:rFonts w:ascii="Calibri" w:eastAsia="Times New Roman" w:hAnsi="Calibri" w:cs="Times New Roman"/>
          <w:lang w:bidi="en-US"/>
        </w:rPr>
      </w:pPr>
      <w:r w:rsidRPr="00187637">
        <w:rPr>
          <w:rFonts w:ascii="Calibri" w:eastAsia="Times New Roman" w:hAnsi="Calibri" w:cs="Times New Roman"/>
          <w:lang w:bidi="en-US"/>
        </w:rPr>
        <w:t xml:space="preserve">Using the manual set the drill to the desired setting.  </w:t>
      </w:r>
    </w:p>
    <w:p w14:paraId="4C164816" w14:textId="77777777" w:rsidR="00187637" w:rsidRPr="00187637" w:rsidRDefault="00187637" w:rsidP="00187637">
      <w:pPr>
        <w:numPr>
          <w:ilvl w:val="0"/>
          <w:numId w:val="38"/>
        </w:numPr>
        <w:spacing w:after="0" w:line="240" w:lineRule="auto"/>
        <w:rPr>
          <w:rFonts w:ascii="Calibri" w:eastAsia="Times New Roman" w:hAnsi="Calibri" w:cs="Times New Roman"/>
          <w:lang w:bidi="en-US"/>
        </w:rPr>
      </w:pPr>
      <w:r w:rsidRPr="00187637">
        <w:rPr>
          <w:rFonts w:ascii="Calibri" w:eastAsia="Times New Roman" w:hAnsi="Calibri" w:cs="Times New Roman"/>
          <w:lang w:bidi="en-US"/>
        </w:rPr>
        <w:t>Calculate the width of the drill (openers x spacing) in feet.</w:t>
      </w:r>
    </w:p>
    <w:p w14:paraId="0DD8642A" w14:textId="77777777" w:rsidR="00187637" w:rsidRPr="00187637" w:rsidRDefault="00187637" w:rsidP="00187637">
      <w:pPr>
        <w:numPr>
          <w:ilvl w:val="0"/>
          <w:numId w:val="38"/>
        </w:numPr>
        <w:spacing w:after="0" w:line="240" w:lineRule="auto"/>
        <w:rPr>
          <w:rFonts w:ascii="Calibri" w:eastAsia="Times New Roman" w:hAnsi="Calibri" w:cs="Times New Roman"/>
          <w:lang w:bidi="en-US"/>
        </w:rPr>
      </w:pPr>
      <w:r w:rsidRPr="00187637">
        <w:rPr>
          <w:rFonts w:ascii="Calibri" w:eastAsia="Times New Roman" w:hAnsi="Calibri" w:cs="Times New Roman"/>
          <w:lang w:bidi="en-US"/>
        </w:rPr>
        <w:t xml:space="preserve">Remove the seed tube from each opener.  </w:t>
      </w:r>
    </w:p>
    <w:p w14:paraId="41874F83" w14:textId="77777777" w:rsidR="00187637" w:rsidRPr="00187637" w:rsidRDefault="00187637" w:rsidP="00187637">
      <w:pPr>
        <w:numPr>
          <w:ilvl w:val="0"/>
          <w:numId w:val="38"/>
        </w:numPr>
        <w:spacing w:after="0" w:line="240" w:lineRule="auto"/>
        <w:rPr>
          <w:rFonts w:ascii="Calibri" w:eastAsia="Times New Roman" w:hAnsi="Calibri" w:cs="Times New Roman"/>
          <w:lang w:bidi="en-US"/>
        </w:rPr>
      </w:pPr>
      <w:r w:rsidRPr="00187637">
        <w:rPr>
          <w:rFonts w:ascii="Calibri" w:eastAsia="Times New Roman" w:hAnsi="Calibri" w:cs="Times New Roman"/>
          <w:lang w:bidi="en-US"/>
        </w:rPr>
        <w:t xml:space="preserve">Place a baggie over each seed tube and secure with a rubber band. </w:t>
      </w:r>
    </w:p>
    <w:p w14:paraId="7F022D87" w14:textId="77777777" w:rsidR="00187637" w:rsidRPr="00187637" w:rsidRDefault="00187637" w:rsidP="00187637">
      <w:pPr>
        <w:numPr>
          <w:ilvl w:val="0"/>
          <w:numId w:val="38"/>
        </w:numPr>
        <w:spacing w:after="0" w:line="240" w:lineRule="auto"/>
        <w:rPr>
          <w:rFonts w:ascii="Calibri" w:eastAsia="Times New Roman" w:hAnsi="Calibri" w:cs="Times New Roman"/>
          <w:lang w:bidi="en-US"/>
        </w:rPr>
      </w:pPr>
      <w:r w:rsidRPr="00187637">
        <w:rPr>
          <w:rFonts w:ascii="Calibri" w:eastAsia="Times New Roman" w:hAnsi="Calibri" w:cs="Times New Roman"/>
          <w:lang w:bidi="en-US"/>
        </w:rPr>
        <w:t xml:space="preserve">Fill the hoppers with enough seed to cover the metering devices with several inches of seed. </w:t>
      </w:r>
    </w:p>
    <w:p w14:paraId="11998530" w14:textId="77777777" w:rsidR="00187637" w:rsidRPr="00187637" w:rsidRDefault="00187637" w:rsidP="00187637">
      <w:pPr>
        <w:numPr>
          <w:ilvl w:val="0"/>
          <w:numId w:val="38"/>
        </w:numPr>
        <w:spacing w:after="0" w:line="240" w:lineRule="auto"/>
        <w:rPr>
          <w:rFonts w:ascii="Calibri" w:eastAsia="Times New Roman" w:hAnsi="Calibri" w:cs="Times New Roman"/>
          <w:lang w:bidi="en-US"/>
        </w:rPr>
      </w:pPr>
      <w:r w:rsidRPr="00187637">
        <w:rPr>
          <w:rFonts w:ascii="Calibri" w:eastAsia="Times New Roman" w:hAnsi="Calibri" w:cs="Times New Roman"/>
          <w:lang w:bidi="en-US"/>
        </w:rPr>
        <w:t xml:space="preserve">Layout a 200’ course and drive the drill.   Seed should be captured in the baggies. </w:t>
      </w:r>
    </w:p>
    <w:p w14:paraId="499740B4" w14:textId="77777777" w:rsidR="00187637" w:rsidRPr="00187637" w:rsidRDefault="00187637" w:rsidP="00187637">
      <w:pPr>
        <w:numPr>
          <w:ilvl w:val="0"/>
          <w:numId w:val="38"/>
        </w:numPr>
        <w:spacing w:after="0" w:line="240" w:lineRule="auto"/>
        <w:rPr>
          <w:rFonts w:ascii="Calibri" w:eastAsia="Times New Roman" w:hAnsi="Calibri" w:cs="Times New Roman"/>
          <w:lang w:bidi="en-US"/>
        </w:rPr>
      </w:pPr>
      <w:r w:rsidRPr="00187637">
        <w:rPr>
          <w:rFonts w:ascii="Calibri" w:eastAsia="Times New Roman" w:hAnsi="Calibri" w:cs="Times New Roman"/>
          <w:lang w:bidi="en-US"/>
        </w:rPr>
        <w:t xml:space="preserve">Empty the baggies into shopping bag.  NOTE:  You can weigh the baggies first noting the location of each drill to see if the drills are uniform.  </w:t>
      </w:r>
    </w:p>
    <w:p w14:paraId="4A9A110E" w14:textId="77777777" w:rsidR="00187637" w:rsidRPr="00187637" w:rsidRDefault="00187637" w:rsidP="00187637">
      <w:pPr>
        <w:numPr>
          <w:ilvl w:val="0"/>
          <w:numId w:val="38"/>
        </w:numPr>
        <w:spacing w:after="0" w:line="240" w:lineRule="auto"/>
        <w:rPr>
          <w:rFonts w:ascii="Calibri" w:eastAsia="Times New Roman" w:hAnsi="Calibri" w:cs="Times New Roman"/>
          <w:lang w:bidi="en-US"/>
        </w:rPr>
      </w:pPr>
      <w:r w:rsidRPr="00187637">
        <w:rPr>
          <w:rFonts w:ascii="Calibri" w:eastAsia="Times New Roman" w:hAnsi="Calibri" w:cs="Times New Roman"/>
          <w:lang w:bidi="en-US"/>
        </w:rPr>
        <w:t>Complete the calculations below: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8"/>
        <w:gridCol w:w="1980"/>
      </w:tblGrid>
      <w:tr w:rsidR="00187637" w:rsidRPr="00187637" w14:paraId="68319DDF" w14:textId="77777777" w:rsidTr="00EF7068">
        <w:tc>
          <w:tcPr>
            <w:tcW w:w="2688" w:type="dxa"/>
            <w:shd w:val="clear" w:color="auto" w:fill="auto"/>
          </w:tcPr>
          <w:p w14:paraId="138D33DC" w14:textId="77777777" w:rsidR="00187637" w:rsidRPr="00187637" w:rsidRDefault="00187637" w:rsidP="00187637">
            <w:pPr>
              <w:spacing w:after="0" w:line="240" w:lineRule="auto"/>
              <w:rPr>
                <w:rFonts w:ascii="Calibri" w:eastAsia="Times New Roman" w:hAnsi="Calibri" w:cs="Times New Roman"/>
                <w:lang w:bidi="en-US"/>
              </w:rPr>
            </w:pPr>
            <w:r w:rsidRPr="00187637">
              <w:rPr>
                <w:rFonts w:ascii="Calibri" w:eastAsia="Times New Roman" w:hAnsi="Calibri" w:cs="Times New Roman"/>
                <w:lang w:bidi="en-US"/>
              </w:rPr>
              <w:t>Width (feet)</w:t>
            </w:r>
          </w:p>
        </w:tc>
        <w:tc>
          <w:tcPr>
            <w:tcW w:w="1980" w:type="dxa"/>
            <w:shd w:val="clear" w:color="auto" w:fill="auto"/>
          </w:tcPr>
          <w:p w14:paraId="2B0B365F" w14:textId="77777777" w:rsidR="00187637" w:rsidRPr="00187637" w:rsidRDefault="00187637" w:rsidP="00187637">
            <w:pPr>
              <w:spacing w:after="0" w:line="240" w:lineRule="auto"/>
              <w:rPr>
                <w:rFonts w:ascii="Calibri" w:eastAsia="Times New Roman" w:hAnsi="Calibri" w:cs="Times New Roman"/>
                <w:lang w:bidi="en-US"/>
              </w:rPr>
            </w:pPr>
          </w:p>
        </w:tc>
      </w:tr>
      <w:tr w:rsidR="00187637" w:rsidRPr="00187637" w14:paraId="34CC1487" w14:textId="77777777" w:rsidTr="00EF7068">
        <w:tc>
          <w:tcPr>
            <w:tcW w:w="2688" w:type="dxa"/>
            <w:shd w:val="clear" w:color="auto" w:fill="auto"/>
          </w:tcPr>
          <w:p w14:paraId="5282592A" w14:textId="77777777" w:rsidR="00187637" w:rsidRPr="00187637" w:rsidRDefault="00187637" w:rsidP="00187637">
            <w:pPr>
              <w:spacing w:after="0" w:line="240" w:lineRule="auto"/>
              <w:rPr>
                <w:rFonts w:ascii="Calibri" w:eastAsia="Times New Roman" w:hAnsi="Calibri" w:cs="Times New Roman"/>
                <w:lang w:bidi="en-US"/>
              </w:rPr>
            </w:pPr>
            <w:r w:rsidRPr="00187637">
              <w:rPr>
                <w:rFonts w:ascii="Calibri" w:eastAsia="Times New Roman" w:hAnsi="Calibri" w:cs="Times New Roman"/>
                <w:lang w:bidi="en-US"/>
              </w:rPr>
              <w:t>Tire Circumference (feet)</w:t>
            </w:r>
          </w:p>
        </w:tc>
        <w:tc>
          <w:tcPr>
            <w:tcW w:w="1980" w:type="dxa"/>
            <w:shd w:val="clear" w:color="auto" w:fill="auto"/>
          </w:tcPr>
          <w:p w14:paraId="6DA38256" w14:textId="77777777" w:rsidR="00187637" w:rsidRPr="00187637" w:rsidRDefault="00187637" w:rsidP="00187637">
            <w:pPr>
              <w:spacing w:after="0" w:line="240" w:lineRule="auto"/>
              <w:rPr>
                <w:rFonts w:ascii="Calibri" w:eastAsia="Times New Roman" w:hAnsi="Calibri" w:cs="Times New Roman"/>
                <w:lang w:bidi="en-US"/>
              </w:rPr>
            </w:pPr>
          </w:p>
        </w:tc>
      </w:tr>
      <w:tr w:rsidR="00187637" w:rsidRPr="00187637" w14:paraId="69A796B2" w14:textId="77777777" w:rsidTr="00EF7068">
        <w:tc>
          <w:tcPr>
            <w:tcW w:w="2688" w:type="dxa"/>
            <w:shd w:val="clear" w:color="auto" w:fill="auto"/>
          </w:tcPr>
          <w:p w14:paraId="143C5F7B" w14:textId="77777777" w:rsidR="00187637" w:rsidRPr="00187637" w:rsidRDefault="00187637" w:rsidP="00187637">
            <w:pPr>
              <w:spacing w:after="0" w:line="240" w:lineRule="auto"/>
              <w:rPr>
                <w:rFonts w:ascii="Calibri" w:eastAsia="Times New Roman" w:hAnsi="Calibri" w:cs="Times New Roman"/>
                <w:lang w:bidi="en-US"/>
              </w:rPr>
            </w:pPr>
            <w:r w:rsidRPr="00187637">
              <w:rPr>
                <w:rFonts w:ascii="Calibri" w:eastAsia="Times New Roman" w:hAnsi="Calibri" w:cs="Times New Roman"/>
                <w:lang w:bidi="en-US"/>
              </w:rPr>
              <w:t>Revolutions</w:t>
            </w:r>
          </w:p>
        </w:tc>
        <w:tc>
          <w:tcPr>
            <w:tcW w:w="1980" w:type="dxa"/>
            <w:shd w:val="clear" w:color="auto" w:fill="auto"/>
          </w:tcPr>
          <w:p w14:paraId="6B279C64" w14:textId="77777777" w:rsidR="00187637" w:rsidRPr="00187637" w:rsidRDefault="00187637" w:rsidP="00187637">
            <w:pPr>
              <w:spacing w:after="0" w:line="240" w:lineRule="auto"/>
              <w:rPr>
                <w:rFonts w:ascii="Calibri" w:eastAsia="Times New Roman" w:hAnsi="Calibri" w:cs="Times New Roman"/>
                <w:lang w:bidi="en-US"/>
              </w:rPr>
            </w:pPr>
          </w:p>
        </w:tc>
      </w:tr>
      <w:tr w:rsidR="00187637" w:rsidRPr="00187637" w14:paraId="07899FE4" w14:textId="77777777" w:rsidTr="00EF7068">
        <w:tc>
          <w:tcPr>
            <w:tcW w:w="2688" w:type="dxa"/>
            <w:shd w:val="clear" w:color="auto" w:fill="auto"/>
          </w:tcPr>
          <w:p w14:paraId="5D4D19EE" w14:textId="77777777" w:rsidR="00187637" w:rsidRPr="00187637" w:rsidRDefault="00187637" w:rsidP="00187637">
            <w:pPr>
              <w:spacing w:after="0" w:line="240" w:lineRule="auto"/>
              <w:rPr>
                <w:rFonts w:ascii="Calibri" w:eastAsia="Times New Roman" w:hAnsi="Calibri" w:cs="Times New Roman"/>
                <w:lang w:bidi="en-US"/>
              </w:rPr>
            </w:pPr>
            <w:r w:rsidRPr="00187637">
              <w:rPr>
                <w:rFonts w:ascii="Calibri" w:eastAsia="Times New Roman" w:hAnsi="Calibri" w:cs="Times New Roman"/>
                <w:lang w:bidi="en-US"/>
              </w:rPr>
              <w:t>Acres covered (calculate)</w:t>
            </w:r>
          </w:p>
        </w:tc>
        <w:tc>
          <w:tcPr>
            <w:tcW w:w="1980" w:type="dxa"/>
            <w:shd w:val="clear" w:color="auto" w:fill="auto"/>
          </w:tcPr>
          <w:p w14:paraId="71E8B58C" w14:textId="77777777" w:rsidR="00187637" w:rsidRPr="00187637" w:rsidRDefault="00187637" w:rsidP="00187637">
            <w:pPr>
              <w:spacing w:after="0" w:line="240" w:lineRule="auto"/>
              <w:rPr>
                <w:rFonts w:ascii="Calibri" w:eastAsia="Times New Roman" w:hAnsi="Calibri" w:cs="Times New Roman"/>
                <w:lang w:bidi="en-US"/>
              </w:rPr>
            </w:pPr>
          </w:p>
        </w:tc>
      </w:tr>
      <w:tr w:rsidR="00187637" w:rsidRPr="00187637" w14:paraId="6E2B0590" w14:textId="77777777" w:rsidTr="00EF7068">
        <w:tc>
          <w:tcPr>
            <w:tcW w:w="2688" w:type="dxa"/>
            <w:shd w:val="clear" w:color="auto" w:fill="auto"/>
          </w:tcPr>
          <w:p w14:paraId="45C7B430" w14:textId="77777777" w:rsidR="00187637" w:rsidRPr="00187637" w:rsidRDefault="00187637" w:rsidP="00187637">
            <w:pPr>
              <w:spacing w:after="0" w:line="240" w:lineRule="auto"/>
              <w:rPr>
                <w:rFonts w:ascii="Calibri" w:eastAsia="Times New Roman" w:hAnsi="Calibri" w:cs="Times New Roman"/>
                <w:lang w:bidi="en-US"/>
              </w:rPr>
            </w:pPr>
            <w:r w:rsidRPr="00187637">
              <w:rPr>
                <w:rFonts w:ascii="Calibri" w:eastAsia="Times New Roman" w:hAnsi="Calibri" w:cs="Times New Roman"/>
                <w:lang w:bidi="en-US"/>
              </w:rPr>
              <w:t>Grain captured (pounds)</w:t>
            </w:r>
          </w:p>
        </w:tc>
        <w:tc>
          <w:tcPr>
            <w:tcW w:w="1980" w:type="dxa"/>
            <w:shd w:val="clear" w:color="auto" w:fill="auto"/>
          </w:tcPr>
          <w:p w14:paraId="19585E6C" w14:textId="77777777" w:rsidR="00187637" w:rsidRPr="00187637" w:rsidRDefault="00187637" w:rsidP="00187637">
            <w:pPr>
              <w:spacing w:after="0" w:line="240" w:lineRule="auto"/>
              <w:rPr>
                <w:rFonts w:ascii="Calibri" w:eastAsia="Times New Roman" w:hAnsi="Calibri" w:cs="Times New Roman"/>
                <w:lang w:bidi="en-US"/>
              </w:rPr>
            </w:pPr>
          </w:p>
        </w:tc>
      </w:tr>
      <w:tr w:rsidR="00187637" w:rsidRPr="00187637" w14:paraId="474F6EA3" w14:textId="77777777" w:rsidTr="00EF7068">
        <w:tc>
          <w:tcPr>
            <w:tcW w:w="2688" w:type="dxa"/>
            <w:shd w:val="clear" w:color="auto" w:fill="auto"/>
          </w:tcPr>
          <w:p w14:paraId="0381453A" w14:textId="77777777" w:rsidR="00187637" w:rsidRPr="00187637" w:rsidRDefault="00187637" w:rsidP="00187637">
            <w:pPr>
              <w:spacing w:after="0" w:line="240" w:lineRule="auto"/>
              <w:rPr>
                <w:rFonts w:ascii="Calibri" w:eastAsia="Times New Roman" w:hAnsi="Calibri" w:cs="Times New Roman"/>
                <w:lang w:bidi="en-US"/>
              </w:rPr>
            </w:pPr>
            <w:r w:rsidRPr="00187637">
              <w:rPr>
                <w:rFonts w:ascii="Calibri" w:eastAsia="Times New Roman" w:hAnsi="Calibri" w:cs="Times New Roman"/>
                <w:lang w:bidi="en-US"/>
              </w:rPr>
              <w:t>Pounds Per Acre</w:t>
            </w:r>
          </w:p>
        </w:tc>
        <w:tc>
          <w:tcPr>
            <w:tcW w:w="1980" w:type="dxa"/>
            <w:shd w:val="clear" w:color="auto" w:fill="auto"/>
          </w:tcPr>
          <w:p w14:paraId="1149625E" w14:textId="77777777" w:rsidR="00187637" w:rsidRPr="00187637" w:rsidRDefault="00187637" w:rsidP="00187637">
            <w:pPr>
              <w:spacing w:after="0" w:line="240" w:lineRule="auto"/>
              <w:rPr>
                <w:rFonts w:ascii="Calibri" w:eastAsia="Times New Roman" w:hAnsi="Calibri" w:cs="Times New Roman"/>
                <w:lang w:bidi="en-US"/>
              </w:rPr>
            </w:pPr>
          </w:p>
        </w:tc>
      </w:tr>
    </w:tbl>
    <w:p w14:paraId="4D544FC9" w14:textId="77777777" w:rsidR="00187637" w:rsidRPr="00187637" w:rsidRDefault="00187637" w:rsidP="00187637">
      <w:pPr>
        <w:numPr>
          <w:ilvl w:val="0"/>
          <w:numId w:val="38"/>
        </w:numPr>
        <w:spacing w:after="0" w:line="240" w:lineRule="auto"/>
        <w:rPr>
          <w:rFonts w:ascii="Calibri" w:eastAsia="Times New Roman" w:hAnsi="Calibri" w:cs="Times New Roman"/>
          <w:lang w:bidi="en-US"/>
        </w:rPr>
      </w:pPr>
      <w:r w:rsidRPr="00187637">
        <w:rPr>
          <w:rFonts w:ascii="Calibri" w:eastAsia="Times New Roman" w:hAnsi="Calibri" w:cs="Times New Roman"/>
          <w:lang w:bidi="en-US"/>
        </w:rPr>
        <w:t>Adjust the drill as needed.</w:t>
      </w:r>
    </w:p>
    <w:p w14:paraId="0011731B" w14:textId="52F448B8" w:rsidR="00187637" w:rsidRDefault="00187637" w:rsidP="00187637">
      <w:pPr>
        <w:pStyle w:val="Heading1"/>
      </w:pPr>
      <w:r>
        <w:t xml:space="preserve">In Field Checking: </w:t>
      </w:r>
    </w:p>
    <w:p w14:paraId="009689BF" w14:textId="77777777" w:rsidR="00187637" w:rsidRPr="00187637" w:rsidRDefault="00187637" w:rsidP="00187637">
      <w:pPr>
        <w:pStyle w:val="Directions"/>
        <w:numPr>
          <w:ilvl w:val="0"/>
          <w:numId w:val="0"/>
        </w:numPr>
        <w:ind w:left="720"/>
      </w:pPr>
    </w:p>
    <w:p w14:paraId="73CB9421" w14:textId="77777777" w:rsidR="00187637" w:rsidRPr="00187637" w:rsidRDefault="00187637" w:rsidP="00187637">
      <w:pPr>
        <w:pStyle w:val="Directions"/>
        <w:numPr>
          <w:ilvl w:val="0"/>
          <w:numId w:val="0"/>
        </w:numPr>
      </w:pPr>
      <w:r w:rsidRPr="00187637">
        <w:t>Operators can check the seeding rate in the field using this method.</w:t>
      </w:r>
    </w:p>
    <w:p w14:paraId="63FE9AFD" w14:textId="22E1F397" w:rsidR="00187637" w:rsidRPr="00187637" w:rsidRDefault="00187637" w:rsidP="00187637">
      <w:pPr>
        <w:pStyle w:val="Directions"/>
        <w:numPr>
          <w:ilvl w:val="0"/>
          <w:numId w:val="43"/>
        </w:numPr>
      </w:pPr>
      <w:r w:rsidRPr="00187637">
        <w:t xml:space="preserve">Fill the hoppers full. </w:t>
      </w:r>
    </w:p>
    <w:p w14:paraId="398CD66B" w14:textId="2ED741C2" w:rsidR="00187637" w:rsidRPr="00187637" w:rsidRDefault="00187637" w:rsidP="00187637">
      <w:pPr>
        <w:pStyle w:val="Directions"/>
        <w:numPr>
          <w:ilvl w:val="0"/>
          <w:numId w:val="43"/>
        </w:numPr>
      </w:pPr>
      <w:r w:rsidRPr="00187637">
        <w:t>Drive several lengths of the field.</w:t>
      </w:r>
    </w:p>
    <w:p w14:paraId="6B0AA009" w14:textId="18E9876D" w:rsidR="00187637" w:rsidRPr="00187637" w:rsidRDefault="00187637" w:rsidP="00187637">
      <w:pPr>
        <w:pStyle w:val="Directions"/>
        <w:numPr>
          <w:ilvl w:val="0"/>
          <w:numId w:val="43"/>
        </w:numPr>
      </w:pPr>
      <w:r w:rsidRPr="00187637">
        <w:t>Refill the hoppers and record the number of sacks used.</w:t>
      </w:r>
    </w:p>
    <w:p w14:paraId="11AA58F5" w14:textId="3239A949" w:rsidR="00187637" w:rsidRPr="00187637" w:rsidRDefault="00187637" w:rsidP="00187637">
      <w:pPr>
        <w:pStyle w:val="Directions"/>
        <w:numPr>
          <w:ilvl w:val="0"/>
          <w:numId w:val="43"/>
        </w:numPr>
      </w:pPr>
      <w:r w:rsidRPr="00187637">
        <w:t>Calculate the area planted (drill width x field length x passes ÷ 43560).</w:t>
      </w:r>
    </w:p>
    <w:p w14:paraId="4F2360D5" w14:textId="0E06FDB0" w:rsidR="00187637" w:rsidRPr="00187637" w:rsidRDefault="00187637" w:rsidP="00187637">
      <w:pPr>
        <w:pStyle w:val="Directions"/>
        <w:numPr>
          <w:ilvl w:val="0"/>
          <w:numId w:val="43"/>
        </w:numPr>
      </w:pPr>
      <w:r w:rsidRPr="00187637">
        <w:t>Divide the weight (bags x bag weight) of the replaced grain by the area in acres.</w:t>
      </w:r>
    </w:p>
    <w:p w14:paraId="6E25CDF0" w14:textId="1B469D34" w:rsidR="003C5ABE" w:rsidRDefault="00187637" w:rsidP="00187637">
      <w:pPr>
        <w:pStyle w:val="Directions"/>
        <w:numPr>
          <w:ilvl w:val="0"/>
          <w:numId w:val="0"/>
        </w:numPr>
      </w:pPr>
      <w:r w:rsidRPr="00187637">
        <w:br w:type="page"/>
      </w:r>
    </w:p>
    <w:p w14:paraId="256DF4A3" w14:textId="6309AA90" w:rsidR="003C5ABE" w:rsidRDefault="0054177A" w:rsidP="00187637">
      <w:pPr>
        <w:pStyle w:val="Heading1"/>
      </w:pPr>
      <w:r>
        <w:lastRenderedPageBreak/>
        <w:t>Teaching Notes:</w:t>
      </w:r>
    </w:p>
    <w:p w14:paraId="04E1364D" w14:textId="442D54AB" w:rsidR="0054177A" w:rsidRDefault="0054177A" w:rsidP="0054177A">
      <w:pPr>
        <w:pStyle w:val="Directions"/>
        <w:numPr>
          <w:ilvl w:val="0"/>
          <w:numId w:val="44"/>
        </w:numPr>
      </w:pPr>
      <w:r>
        <w:t xml:space="preserve">Students should always be supervised when operating equipment </w:t>
      </w:r>
    </w:p>
    <w:p w14:paraId="1A160E86" w14:textId="09430641" w:rsidR="0054177A" w:rsidRDefault="0054177A" w:rsidP="0054177A">
      <w:pPr>
        <w:pStyle w:val="Directions"/>
        <w:numPr>
          <w:ilvl w:val="0"/>
          <w:numId w:val="44"/>
        </w:numPr>
      </w:pPr>
      <w:r>
        <w:t>This procedure can be used with different drills</w:t>
      </w:r>
    </w:p>
    <w:p w14:paraId="6B53A84E" w14:textId="7B22D936" w:rsidR="0054177A" w:rsidRDefault="0054177A" w:rsidP="0054177A">
      <w:pPr>
        <w:pStyle w:val="Directions"/>
        <w:numPr>
          <w:ilvl w:val="0"/>
          <w:numId w:val="44"/>
        </w:numPr>
      </w:pPr>
      <w:r>
        <w:t>Use whatever equipment is available</w:t>
      </w:r>
    </w:p>
    <w:p w14:paraId="02F3E5DB" w14:textId="345B6951" w:rsidR="0054177A" w:rsidRPr="0054177A" w:rsidRDefault="0054177A" w:rsidP="0054177A">
      <w:pPr>
        <w:pStyle w:val="Directions"/>
        <w:numPr>
          <w:ilvl w:val="0"/>
          <w:numId w:val="44"/>
        </w:numPr>
      </w:pPr>
      <w:r>
        <w:t>Maintain a safe environment when doing this activity</w:t>
      </w:r>
    </w:p>
    <w:p w14:paraId="1ABD0E1A" w14:textId="3B804FD9" w:rsidR="003C5ABE" w:rsidRDefault="003C5ABE" w:rsidP="003C5ABE"/>
    <w:p w14:paraId="448410C6" w14:textId="53C03187" w:rsidR="003C5ABE" w:rsidRDefault="003C5ABE" w:rsidP="003C5ABE"/>
    <w:p w14:paraId="0F38D7B3" w14:textId="55EE95DF" w:rsidR="003C5ABE" w:rsidRDefault="003C5ABE" w:rsidP="003C5ABE"/>
    <w:p w14:paraId="1D34A533" w14:textId="77777777" w:rsidR="003C5ABE" w:rsidRPr="003C5ABE" w:rsidRDefault="003C5ABE" w:rsidP="003C5ABE">
      <w:pPr>
        <w:spacing w:after="0" w:line="240" w:lineRule="auto"/>
        <w:ind w:left="360"/>
        <w:jc w:val="center"/>
        <w:rPr>
          <w:rFonts w:eastAsia="Times New Roman" w:cstheme="minorHAnsi"/>
          <w:b/>
          <w:sz w:val="24"/>
          <w:szCs w:val="24"/>
        </w:rPr>
      </w:pPr>
    </w:p>
    <w:p w14:paraId="0493B77E" w14:textId="77777777" w:rsidR="003C5ABE" w:rsidRPr="003C5ABE" w:rsidRDefault="003C5ABE" w:rsidP="003C5ABE">
      <w:pPr>
        <w:spacing w:after="0" w:line="240" w:lineRule="auto"/>
        <w:ind w:left="360"/>
        <w:rPr>
          <w:rFonts w:eastAsia="Times New Roman" w:cstheme="minorHAnsi"/>
          <w:b/>
          <w:sz w:val="20"/>
          <w:szCs w:val="20"/>
        </w:rPr>
      </w:pPr>
      <w:r w:rsidRPr="003C5ABE">
        <w:rPr>
          <w:rFonts w:eastAsia="Times New Roman" w:cstheme="minorHAnsi"/>
          <w:b/>
          <w:sz w:val="20"/>
          <w:szCs w:val="20"/>
        </w:rPr>
        <w:tab/>
      </w:r>
      <w:r w:rsidRPr="003C5ABE">
        <w:rPr>
          <w:rFonts w:eastAsia="Times New Roman" w:cstheme="minorHAnsi"/>
          <w:b/>
          <w:sz w:val="20"/>
          <w:szCs w:val="20"/>
        </w:rPr>
        <w:tab/>
      </w:r>
      <w:r w:rsidRPr="003C5ABE">
        <w:rPr>
          <w:rFonts w:eastAsia="Times New Roman" w:cstheme="minorHAnsi"/>
          <w:b/>
          <w:sz w:val="20"/>
          <w:szCs w:val="20"/>
        </w:rPr>
        <w:tab/>
      </w:r>
      <w:r w:rsidRPr="003C5ABE">
        <w:rPr>
          <w:rFonts w:eastAsia="Times New Roman" w:cstheme="minorHAnsi"/>
          <w:b/>
          <w:sz w:val="20"/>
          <w:szCs w:val="20"/>
        </w:rPr>
        <w:tab/>
      </w:r>
      <w:r w:rsidRPr="003C5ABE">
        <w:rPr>
          <w:rFonts w:eastAsia="Times New Roman" w:cstheme="minorHAnsi"/>
          <w:b/>
          <w:sz w:val="20"/>
          <w:szCs w:val="20"/>
        </w:rPr>
        <w:tab/>
      </w:r>
    </w:p>
    <w:p w14:paraId="14B55BED" w14:textId="1F179EA9" w:rsidR="003C5ABE" w:rsidRPr="003C5ABE" w:rsidRDefault="003C5ABE" w:rsidP="00187637">
      <w:pPr>
        <w:spacing w:after="0" w:line="240" w:lineRule="auto"/>
        <w:rPr>
          <w:rFonts w:cstheme="minorHAnsi"/>
        </w:rPr>
      </w:pPr>
      <w:r w:rsidRPr="003C5ABE">
        <w:rPr>
          <w:rFonts w:eastAsia="Times New Roman" w:cstheme="minorHAnsi"/>
          <w:sz w:val="20"/>
          <w:szCs w:val="20"/>
        </w:rPr>
        <w:tab/>
      </w:r>
    </w:p>
    <w:p w14:paraId="6B236388" w14:textId="7EA221EF" w:rsidR="003D08B5" w:rsidRPr="003C5ABE" w:rsidRDefault="003D08B5">
      <w:pPr>
        <w:rPr>
          <w:rFonts w:cstheme="minorHAnsi"/>
        </w:rPr>
      </w:pPr>
    </w:p>
    <w:sectPr w:rsidR="003D08B5" w:rsidRPr="003C5ABE" w:rsidSect="00DC59D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DD705" w14:textId="77777777" w:rsidR="008F7AA6" w:rsidRDefault="008F7AA6" w:rsidP="00CD71D0">
      <w:pPr>
        <w:spacing w:after="0" w:line="240" w:lineRule="auto"/>
      </w:pPr>
      <w:r>
        <w:separator/>
      </w:r>
    </w:p>
  </w:endnote>
  <w:endnote w:type="continuationSeparator" w:id="0">
    <w:p w14:paraId="5D20CD61" w14:textId="77777777" w:rsidR="008F7AA6" w:rsidRDefault="008F7AA6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26C1C7C0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187637">
      <w:rPr>
        <w:noProof/>
      </w:rPr>
      <w:t>9/6/2022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41ACD" w14:textId="77777777" w:rsidR="008F7AA6" w:rsidRDefault="008F7AA6" w:rsidP="00CD71D0">
      <w:pPr>
        <w:spacing w:after="0" w:line="240" w:lineRule="auto"/>
      </w:pPr>
      <w:r>
        <w:separator/>
      </w:r>
    </w:p>
  </w:footnote>
  <w:footnote w:type="continuationSeparator" w:id="0">
    <w:p w14:paraId="5A9273A9" w14:textId="77777777" w:rsidR="008F7AA6" w:rsidRDefault="008F7AA6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8F633" w14:textId="385EBCF6" w:rsidR="00056BCD" w:rsidRDefault="00056BCD" w:rsidP="00056BCD">
    <w:pPr>
      <w:pStyle w:val="Header"/>
    </w:pPr>
    <w:r>
      <w:t xml:space="preserve">Oregon FFA </w:t>
    </w:r>
    <w:r>
      <w:tab/>
    </w:r>
    <w:r w:rsidR="00A17D93">
      <w:t>Machinery</w:t>
    </w:r>
    <w:r>
      <w:tab/>
    </w:r>
    <w:fldSimple w:instr=" STYLEREF  Title  \* MERGEFORMAT ">
      <w:r w:rsidR="0054177A">
        <w:rPr>
          <w:noProof/>
        </w:rPr>
        <w:t>Grain Drill Calibration</w:t>
      </w:r>
    </w:fldSimple>
    <w:r>
      <w:t xml:space="preserve"> Activity</w:t>
    </w:r>
  </w:p>
  <w:p w14:paraId="4507AA04" w14:textId="77777777" w:rsidR="00CD71D0" w:rsidRDefault="00CD71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B3477"/>
    <w:multiLevelType w:val="hybridMultilevel"/>
    <w:tmpl w:val="2004B568"/>
    <w:lvl w:ilvl="0" w:tplc="3BAECBE8">
      <w:start w:val="1"/>
      <w:numFmt w:val="decimal"/>
      <w:pStyle w:val="Directions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C6D2804"/>
    <w:multiLevelType w:val="hybridMultilevel"/>
    <w:tmpl w:val="60807F1A"/>
    <w:lvl w:ilvl="0" w:tplc="FC0E5028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466E8"/>
    <w:multiLevelType w:val="hybridMultilevel"/>
    <w:tmpl w:val="6030B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C3EB6"/>
    <w:multiLevelType w:val="hybridMultilevel"/>
    <w:tmpl w:val="6B6EE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86D7B7A"/>
    <w:multiLevelType w:val="hybridMultilevel"/>
    <w:tmpl w:val="0700ED12"/>
    <w:lvl w:ilvl="0" w:tplc="036ED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0D0714"/>
    <w:multiLevelType w:val="hybridMultilevel"/>
    <w:tmpl w:val="728E4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703204"/>
    <w:multiLevelType w:val="hybridMultilevel"/>
    <w:tmpl w:val="CEE85586"/>
    <w:lvl w:ilvl="0" w:tplc="B1FA5B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3D7ACB"/>
    <w:multiLevelType w:val="hybridMultilevel"/>
    <w:tmpl w:val="D00AB71C"/>
    <w:lvl w:ilvl="0" w:tplc="E68290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0B6DB2"/>
    <w:multiLevelType w:val="hybridMultilevel"/>
    <w:tmpl w:val="26E45F1E"/>
    <w:lvl w:ilvl="0" w:tplc="FC0E5028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D8D7C1D"/>
    <w:multiLevelType w:val="hybridMultilevel"/>
    <w:tmpl w:val="396EC110"/>
    <w:lvl w:ilvl="0" w:tplc="D578F0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54094F"/>
    <w:multiLevelType w:val="hybridMultilevel"/>
    <w:tmpl w:val="A56A5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5915C0"/>
    <w:multiLevelType w:val="hybridMultilevel"/>
    <w:tmpl w:val="2534B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510053">
    <w:abstractNumId w:val="39"/>
  </w:num>
  <w:num w:numId="2" w16cid:durableId="532883076">
    <w:abstractNumId w:val="24"/>
  </w:num>
  <w:num w:numId="3" w16cid:durableId="1688143260">
    <w:abstractNumId w:val="17"/>
  </w:num>
  <w:num w:numId="4" w16cid:durableId="320041939">
    <w:abstractNumId w:val="15"/>
  </w:num>
  <w:num w:numId="5" w16cid:durableId="1238786984">
    <w:abstractNumId w:val="27"/>
  </w:num>
  <w:num w:numId="6" w16cid:durableId="1532037393">
    <w:abstractNumId w:val="32"/>
  </w:num>
  <w:num w:numId="7" w16cid:durableId="1269655105">
    <w:abstractNumId w:val="16"/>
  </w:num>
  <w:num w:numId="8" w16cid:durableId="1093161213">
    <w:abstractNumId w:val="36"/>
  </w:num>
  <w:num w:numId="9" w16cid:durableId="1867138649">
    <w:abstractNumId w:val="13"/>
  </w:num>
  <w:num w:numId="10" w16cid:durableId="1619291114">
    <w:abstractNumId w:val="3"/>
  </w:num>
  <w:num w:numId="11" w16cid:durableId="234248285">
    <w:abstractNumId w:val="18"/>
  </w:num>
  <w:num w:numId="12" w16cid:durableId="709308004">
    <w:abstractNumId w:val="33"/>
  </w:num>
  <w:num w:numId="13" w16cid:durableId="33119727">
    <w:abstractNumId w:val="40"/>
  </w:num>
  <w:num w:numId="14" w16cid:durableId="1983919531">
    <w:abstractNumId w:val="26"/>
  </w:num>
  <w:num w:numId="15" w16cid:durableId="170072787">
    <w:abstractNumId w:val="6"/>
  </w:num>
  <w:num w:numId="16" w16cid:durableId="1739546439">
    <w:abstractNumId w:val="5"/>
  </w:num>
  <w:num w:numId="17" w16cid:durableId="1109665833">
    <w:abstractNumId w:val="21"/>
  </w:num>
  <w:num w:numId="18" w16cid:durableId="980622018">
    <w:abstractNumId w:val="8"/>
  </w:num>
  <w:num w:numId="19" w16cid:durableId="720783968">
    <w:abstractNumId w:val="12"/>
  </w:num>
  <w:num w:numId="20" w16cid:durableId="2001038560">
    <w:abstractNumId w:val="19"/>
  </w:num>
  <w:num w:numId="21" w16cid:durableId="1115753626">
    <w:abstractNumId w:val="31"/>
  </w:num>
  <w:num w:numId="22" w16cid:durableId="1316565486">
    <w:abstractNumId w:val="14"/>
  </w:num>
  <w:num w:numId="23" w16cid:durableId="1283463573">
    <w:abstractNumId w:val="10"/>
  </w:num>
  <w:num w:numId="24" w16cid:durableId="1664889169">
    <w:abstractNumId w:val="25"/>
  </w:num>
  <w:num w:numId="25" w16cid:durableId="885221321">
    <w:abstractNumId w:val="4"/>
  </w:num>
  <w:num w:numId="26" w16cid:durableId="1894730958">
    <w:abstractNumId w:val="0"/>
  </w:num>
  <w:num w:numId="27" w16cid:durableId="280889971">
    <w:abstractNumId w:val="11"/>
  </w:num>
  <w:num w:numId="28" w16cid:durableId="1864631475">
    <w:abstractNumId w:val="22"/>
  </w:num>
  <w:num w:numId="29" w16cid:durableId="1719087050">
    <w:abstractNumId w:val="37"/>
  </w:num>
  <w:num w:numId="30" w16cid:durableId="818496982">
    <w:abstractNumId w:val="23"/>
  </w:num>
  <w:num w:numId="31" w16cid:durableId="510609942">
    <w:abstractNumId w:val="30"/>
  </w:num>
  <w:num w:numId="32" w16cid:durableId="15231073">
    <w:abstractNumId w:val="2"/>
  </w:num>
  <w:num w:numId="33" w16cid:durableId="391198485">
    <w:abstractNumId w:val="1"/>
  </w:num>
  <w:num w:numId="34" w16cid:durableId="1395202873">
    <w:abstractNumId w:val="38"/>
  </w:num>
  <w:num w:numId="35" w16cid:durableId="327637748">
    <w:abstractNumId w:val="9"/>
  </w:num>
  <w:num w:numId="36" w16cid:durableId="2084521757">
    <w:abstractNumId w:val="34"/>
  </w:num>
  <w:num w:numId="37" w16cid:durableId="627711599">
    <w:abstractNumId w:val="28"/>
  </w:num>
  <w:num w:numId="38" w16cid:durableId="235095302">
    <w:abstractNumId w:val="28"/>
  </w:num>
  <w:num w:numId="39" w16cid:durableId="1485394323">
    <w:abstractNumId w:val="28"/>
    <w:lvlOverride w:ilvl="0">
      <w:startOverride w:val="1"/>
    </w:lvlOverride>
  </w:num>
  <w:num w:numId="40" w16cid:durableId="212237240">
    <w:abstractNumId w:val="28"/>
    <w:lvlOverride w:ilvl="0">
      <w:startOverride w:val="1"/>
    </w:lvlOverride>
  </w:num>
  <w:num w:numId="41" w16cid:durableId="336463661">
    <w:abstractNumId w:val="29"/>
  </w:num>
  <w:num w:numId="42" w16cid:durableId="1730029927">
    <w:abstractNumId w:val="7"/>
  </w:num>
  <w:num w:numId="43" w16cid:durableId="203106552">
    <w:abstractNumId w:val="35"/>
  </w:num>
  <w:num w:numId="44" w16cid:durableId="18739571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56BCD"/>
    <w:rsid w:val="00095BE9"/>
    <w:rsid w:val="000E6131"/>
    <w:rsid w:val="00102AFC"/>
    <w:rsid w:val="00132629"/>
    <w:rsid w:val="00183F44"/>
    <w:rsid w:val="00187637"/>
    <w:rsid w:val="00207B0D"/>
    <w:rsid w:val="00212093"/>
    <w:rsid w:val="00213D42"/>
    <w:rsid w:val="00266CF0"/>
    <w:rsid w:val="002E0F41"/>
    <w:rsid w:val="003A273B"/>
    <w:rsid w:val="003C5ABE"/>
    <w:rsid w:val="003C5B2F"/>
    <w:rsid w:val="003D08B5"/>
    <w:rsid w:val="00464C0D"/>
    <w:rsid w:val="0054177A"/>
    <w:rsid w:val="005B549F"/>
    <w:rsid w:val="005D16B1"/>
    <w:rsid w:val="00654ECF"/>
    <w:rsid w:val="00672761"/>
    <w:rsid w:val="00726CDC"/>
    <w:rsid w:val="00807F4B"/>
    <w:rsid w:val="008F7AA6"/>
    <w:rsid w:val="00977AF9"/>
    <w:rsid w:val="00992739"/>
    <w:rsid w:val="00A03E6C"/>
    <w:rsid w:val="00A17D93"/>
    <w:rsid w:val="00A9258A"/>
    <w:rsid w:val="00B87F5A"/>
    <w:rsid w:val="00C04B4B"/>
    <w:rsid w:val="00C61215"/>
    <w:rsid w:val="00C77E63"/>
    <w:rsid w:val="00C92568"/>
    <w:rsid w:val="00C94841"/>
    <w:rsid w:val="00CB404F"/>
    <w:rsid w:val="00CD71D0"/>
    <w:rsid w:val="00CE2A2C"/>
    <w:rsid w:val="00CF1F6C"/>
    <w:rsid w:val="00DB5BDF"/>
    <w:rsid w:val="00DC59D2"/>
    <w:rsid w:val="00E70329"/>
    <w:rsid w:val="00E75A06"/>
    <w:rsid w:val="00F4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7637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1876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76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8763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unhideWhenUsed/>
    <w:rsid w:val="0018763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87637"/>
  </w:style>
  <w:style w:type="paragraph" w:styleId="ListParagraph">
    <w:name w:val="List Paragraph"/>
    <w:basedOn w:val="Normal"/>
    <w:uiPriority w:val="34"/>
    <w:qFormat/>
    <w:rsid w:val="00187637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187637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187637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187637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87637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1876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7637"/>
  </w:style>
  <w:style w:type="paragraph" w:styleId="Footer">
    <w:name w:val="footer"/>
    <w:basedOn w:val="Normal"/>
    <w:link w:val="FooterChar"/>
    <w:uiPriority w:val="99"/>
    <w:unhideWhenUsed/>
    <w:rsid w:val="001876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7637"/>
  </w:style>
  <w:style w:type="character" w:customStyle="1" w:styleId="Heading2Char">
    <w:name w:val="Heading 2 Char"/>
    <w:basedOn w:val="DefaultParagraphFont"/>
    <w:link w:val="Heading2"/>
    <w:uiPriority w:val="9"/>
    <w:rsid w:val="00187637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87637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187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8763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87637"/>
    <w:rPr>
      <w:color w:val="605E5C"/>
      <w:shd w:val="clear" w:color="auto" w:fill="E1DFDD"/>
    </w:rPr>
  </w:style>
  <w:style w:type="paragraph" w:customStyle="1" w:styleId="Default">
    <w:name w:val="Default"/>
    <w:rsid w:val="0018763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876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876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763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76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7637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87637"/>
    <w:rPr>
      <w:color w:val="954F72" w:themeColor="followedHyperlink"/>
      <w:u w:val="single"/>
    </w:rPr>
  </w:style>
  <w:style w:type="character" w:customStyle="1" w:styleId="NoSpacingChar">
    <w:name w:val="No Spacing Char"/>
    <w:link w:val="NoSpacing"/>
    <w:uiPriority w:val="1"/>
    <w:rsid w:val="00212093"/>
  </w:style>
  <w:style w:type="paragraph" w:customStyle="1" w:styleId="Directions">
    <w:name w:val="Directions"/>
    <w:basedOn w:val="NoSpacing"/>
    <w:link w:val="DirectionsChar"/>
    <w:qFormat/>
    <w:rsid w:val="00187637"/>
    <w:pPr>
      <w:numPr>
        <w:numId w:val="42"/>
      </w:numPr>
    </w:pPr>
    <w:rPr>
      <w:rFonts w:ascii="Calibri" w:eastAsia="Times New Roman" w:hAnsi="Calibri" w:cs="Times New Roman"/>
      <w:lang w:bidi="en-US"/>
    </w:rPr>
  </w:style>
  <w:style w:type="character" w:customStyle="1" w:styleId="DirectionsChar">
    <w:name w:val="Directions Char"/>
    <w:link w:val="Directions"/>
    <w:rsid w:val="00187637"/>
    <w:rPr>
      <w:rFonts w:ascii="Calibri" w:eastAsia="Times New Roman" w:hAnsi="Calibri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williams\Downloads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</Template>
  <TotalTime>2</TotalTime>
  <Pages>3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John Williams</cp:lastModifiedBy>
  <cp:revision>3</cp:revision>
  <dcterms:created xsi:type="dcterms:W3CDTF">2022-10-12T07:45:00Z</dcterms:created>
  <dcterms:modified xsi:type="dcterms:W3CDTF">2022-10-12T07:47:00Z</dcterms:modified>
</cp:coreProperties>
</file>